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35E794" w14:textId="77777777" w:rsidR="009B47BB" w:rsidRDefault="009B47BB" w:rsidP="009B47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Geoffrey CLEYPOLE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fl.1412)</w:t>
      </w:r>
    </w:p>
    <w:p w14:paraId="3F01EE8F" w14:textId="77777777" w:rsidR="009B47BB" w:rsidRDefault="009B47BB" w:rsidP="009B47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29BCF7" w14:textId="77777777" w:rsidR="009B47BB" w:rsidRDefault="009B47BB" w:rsidP="009B47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43217B" w14:textId="77777777" w:rsidR="009B47BB" w:rsidRDefault="009B47BB" w:rsidP="009B47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May1412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mandamus held in Bulmer, Essex, into lands</w:t>
      </w:r>
    </w:p>
    <w:p w14:paraId="1E6825AE" w14:textId="77777777" w:rsidR="009B47BB" w:rsidRDefault="009B47BB" w:rsidP="009B47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John Butler, Earl of Ormond(q.v.).</w:t>
      </w:r>
    </w:p>
    <w:p w14:paraId="1C7A4E51" w14:textId="77777777" w:rsidR="009B47BB" w:rsidRDefault="009B47BB" w:rsidP="009B47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19-33)</w:t>
      </w:r>
    </w:p>
    <w:p w14:paraId="1B1B458E" w14:textId="77777777" w:rsidR="009B47BB" w:rsidRDefault="009B47BB" w:rsidP="009B47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48210C" w14:textId="77777777" w:rsidR="009B47BB" w:rsidRDefault="009B47BB" w:rsidP="009B47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286F45" w14:textId="77777777" w:rsidR="009B47BB" w:rsidRPr="00D02966" w:rsidRDefault="009B47BB" w:rsidP="009B47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2021</w:t>
      </w:r>
    </w:p>
    <w:p w14:paraId="4C978702" w14:textId="2C41A6D3" w:rsidR="00BA00AB" w:rsidRPr="009B47B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B47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576312" w14:textId="77777777" w:rsidR="009B47BB" w:rsidRDefault="009B47BB" w:rsidP="009139A6">
      <w:r>
        <w:separator/>
      </w:r>
    </w:p>
  </w:endnote>
  <w:endnote w:type="continuationSeparator" w:id="0">
    <w:p w14:paraId="5D5AE130" w14:textId="77777777" w:rsidR="009B47BB" w:rsidRDefault="009B47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FFC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67B4E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99113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233E60" w14:textId="77777777" w:rsidR="009B47BB" w:rsidRDefault="009B47BB" w:rsidP="009139A6">
      <w:r>
        <w:separator/>
      </w:r>
    </w:p>
  </w:footnote>
  <w:footnote w:type="continuationSeparator" w:id="0">
    <w:p w14:paraId="3246401A" w14:textId="77777777" w:rsidR="009B47BB" w:rsidRDefault="009B47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B26F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CDA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25EE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7BB"/>
    <w:rsid w:val="000666E0"/>
    <w:rsid w:val="002510B7"/>
    <w:rsid w:val="005C130B"/>
    <w:rsid w:val="00826F5C"/>
    <w:rsid w:val="009139A6"/>
    <w:rsid w:val="009448BB"/>
    <w:rsid w:val="009B47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FF3EB"/>
  <w15:chartTrackingRefBased/>
  <w15:docId w15:val="{2CDD0601-FF6D-4FF4-9055-6EC3C135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2021-03-17T11:16:00Z</dcterms:created>
  <dcterms:modified xsi:type="dcterms:W3CDTF">2021-03-17T11:17:00Z</dcterms:modified>
</cp:coreProperties>
</file>